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37114" w14:textId="77777777" w:rsidR="001C1ABB" w:rsidRDefault="001C1ABB" w:rsidP="001C1AB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7305B207" w14:textId="77777777" w:rsidR="001C1ABB" w:rsidRPr="001C1ABB" w:rsidRDefault="001C1ABB" w:rsidP="001C1ABB">
      <w:pPr>
        <w:spacing w:after="0" w:line="240" w:lineRule="auto"/>
        <w:jc w:val="center"/>
        <w:rPr>
          <w:rFonts w:ascii="Poppins" w:eastAsia="Times New Roman" w:hAnsi="Poppins" w:cs="Poppins"/>
          <w:b/>
          <w:bCs/>
          <w:sz w:val="20"/>
          <w:szCs w:val="20"/>
          <w:lang w:eastAsia="pl-PL"/>
        </w:rPr>
      </w:pPr>
      <w:r w:rsidRPr="001C1ABB">
        <w:rPr>
          <w:rFonts w:ascii="Poppins" w:eastAsia="Times New Roman" w:hAnsi="Poppins" w:cs="Poppins"/>
          <w:b/>
          <w:bCs/>
          <w:sz w:val="20"/>
          <w:szCs w:val="20"/>
          <w:lang w:eastAsia="pl-PL"/>
        </w:rPr>
        <w:t>WYKAZ ADRESOWY PIASKOWNIC – REJON ADM 5</w:t>
      </w:r>
    </w:p>
    <w:p w14:paraId="3C8BA55D" w14:textId="77777777" w:rsidR="001C1ABB" w:rsidRPr="001C1ABB" w:rsidRDefault="001C1ABB" w:rsidP="001C1ABB">
      <w:pPr>
        <w:spacing w:after="0" w:line="240" w:lineRule="auto"/>
        <w:rPr>
          <w:rFonts w:ascii="Poppins" w:eastAsia="Times New Roman" w:hAnsi="Poppins" w:cs="Poppins"/>
          <w:sz w:val="20"/>
          <w:szCs w:val="20"/>
          <w:lang w:eastAsia="pl-PL"/>
        </w:rPr>
      </w:pPr>
    </w:p>
    <w:p w14:paraId="5453AD23" w14:textId="77777777" w:rsidR="001C1ABB" w:rsidRPr="001C1ABB" w:rsidRDefault="001C1ABB" w:rsidP="001C1ABB">
      <w:pPr>
        <w:spacing w:after="0" w:line="240" w:lineRule="auto"/>
        <w:rPr>
          <w:rFonts w:ascii="Poppins" w:eastAsia="Times New Roman" w:hAnsi="Poppins" w:cs="Poppins"/>
          <w:sz w:val="20"/>
          <w:szCs w:val="20"/>
          <w:lang w:eastAsia="pl-PL"/>
        </w:rPr>
      </w:pPr>
    </w:p>
    <w:p w14:paraId="2925F514" w14:textId="77777777" w:rsidR="001C1ABB" w:rsidRPr="001C1ABB" w:rsidRDefault="001C1ABB" w:rsidP="001C1ABB">
      <w:pPr>
        <w:spacing w:after="0" w:line="240" w:lineRule="auto"/>
        <w:rPr>
          <w:rFonts w:ascii="Poppins" w:eastAsia="Times New Roman" w:hAnsi="Poppins" w:cs="Poppins"/>
          <w:sz w:val="20"/>
          <w:szCs w:val="20"/>
          <w:lang w:eastAsia="pl-PL"/>
        </w:rPr>
      </w:pPr>
    </w:p>
    <w:p w14:paraId="3037C02E" w14:textId="77777777" w:rsidR="001C1ABB" w:rsidRPr="001C1ABB" w:rsidRDefault="001C1ABB" w:rsidP="001C1ABB">
      <w:pPr>
        <w:spacing w:after="0" w:line="240" w:lineRule="auto"/>
        <w:rPr>
          <w:rFonts w:ascii="Poppins" w:eastAsia="Times New Roman" w:hAnsi="Poppins" w:cs="Poppins"/>
          <w:sz w:val="20"/>
          <w:szCs w:val="20"/>
          <w:lang w:eastAsia="pl-PL"/>
        </w:rPr>
      </w:pPr>
    </w:p>
    <w:p w14:paraId="65D47C3A" w14:textId="77777777" w:rsidR="001C1ABB" w:rsidRPr="001C1ABB" w:rsidRDefault="001C1ABB" w:rsidP="001C1ABB">
      <w:pPr>
        <w:spacing w:after="0" w:line="240" w:lineRule="auto"/>
        <w:rPr>
          <w:rFonts w:ascii="Poppins" w:eastAsia="Times New Roman" w:hAnsi="Poppins" w:cs="Poppins"/>
          <w:sz w:val="20"/>
          <w:szCs w:val="20"/>
          <w:lang w:eastAsia="pl-PL"/>
        </w:rPr>
      </w:pPr>
    </w:p>
    <w:p w14:paraId="23AE9CE8" w14:textId="77777777" w:rsidR="001C1ABB" w:rsidRPr="001C1ABB" w:rsidRDefault="001C1ABB" w:rsidP="001C1ABB">
      <w:pPr>
        <w:spacing w:after="0" w:line="240" w:lineRule="auto"/>
        <w:rPr>
          <w:rFonts w:ascii="Poppins" w:eastAsia="Times New Roman" w:hAnsi="Poppins" w:cs="Poppins"/>
          <w:sz w:val="20"/>
          <w:szCs w:val="20"/>
          <w:lang w:eastAsia="pl-PL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653"/>
        <w:gridCol w:w="1701"/>
        <w:gridCol w:w="2268"/>
      </w:tblGrid>
      <w:tr w:rsidR="001C1ABB" w:rsidRPr="001C1ABB" w14:paraId="666A191E" w14:textId="77777777" w:rsidTr="00637916">
        <w:trPr>
          <w:trHeight w:val="43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62FF8" w14:textId="77777777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B2611" w14:textId="77777777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04672" w14:textId="77777777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B6F50" w14:textId="77777777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Waga/t</w:t>
            </w:r>
          </w:p>
        </w:tc>
      </w:tr>
      <w:tr w:rsidR="001C1ABB" w:rsidRPr="001C1ABB" w14:paraId="6CF1D8D1" w14:textId="77777777" w:rsidTr="0099689D">
        <w:trPr>
          <w:trHeight w:val="948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27190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12DC2" w14:textId="77777777" w:rsidR="0099689D" w:rsidRPr="0099689D" w:rsidRDefault="0099689D" w:rsidP="0099689D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99689D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Al. Konstytucji 3 Maja </w:t>
            </w:r>
          </w:p>
          <w:p w14:paraId="68DB56BC" w14:textId="2E1517E9" w:rsidR="001C1ABB" w:rsidRPr="001C1ABB" w:rsidRDefault="0099689D" w:rsidP="0099689D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99689D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Orląt Lwowskich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35715D" w14:textId="77777777" w:rsidR="0099689D" w:rsidRPr="0099689D" w:rsidRDefault="0099689D" w:rsidP="0099689D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99689D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103-105,</w:t>
            </w:r>
          </w:p>
          <w:p w14:paraId="419B57B1" w14:textId="384ACFBB" w:rsidR="001C1ABB" w:rsidRPr="001C1ABB" w:rsidRDefault="0099689D" w:rsidP="0099689D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99689D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002A1" w14:textId="691D228E" w:rsidR="001C1ABB" w:rsidRPr="001C1ABB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C1ABB" w:rsidRPr="001C1ABB" w14:paraId="69BCDD38" w14:textId="77777777" w:rsidTr="0099689D">
        <w:trPr>
          <w:trHeight w:val="1028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7AD5C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FAABD" w14:textId="77777777" w:rsidR="001C1ABB" w:rsidRDefault="0099689D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Al. Konstytucji 3 Maja</w:t>
            </w:r>
          </w:p>
          <w:p w14:paraId="2CD38717" w14:textId="77777777" w:rsidR="0099689D" w:rsidRDefault="0099689D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Asnyka</w:t>
            </w:r>
          </w:p>
          <w:p w14:paraId="48625765" w14:textId="4A21B498" w:rsidR="0099689D" w:rsidRPr="001C1ABB" w:rsidRDefault="0099689D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Grottgera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376E00" w14:textId="51AFF497" w:rsidR="0099689D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62-66</w:t>
            </w:r>
          </w:p>
          <w:p w14:paraId="0287D726" w14:textId="015FB185" w:rsidR="0099689D" w:rsidRDefault="0099689D" w:rsidP="0099689D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3-7</w:t>
            </w:r>
          </w:p>
          <w:p w14:paraId="5AD97F52" w14:textId="704AD1CE" w:rsidR="0099689D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1-5</w:t>
            </w:r>
          </w:p>
          <w:p w14:paraId="7FBFA7A3" w14:textId="7483A607" w:rsidR="0099689D" w:rsidRPr="001C1ABB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F1245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99689D" w:rsidRPr="001C1ABB" w14:paraId="75E8C932" w14:textId="77777777" w:rsidTr="0099689D">
        <w:trPr>
          <w:trHeight w:val="398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8263DC" w14:textId="28D6451A" w:rsidR="0099689D" w:rsidRPr="001C1ABB" w:rsidRDefault="003A5630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3</w:t>
            </w:r>
            <w:r w:rsidR="0099689D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3DDE1E" w14:textId="570A5A5A" w:rsidR="0099689D" w:rsidRDefault="0099689D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Matejki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7EEDA7" w14:textId="5A2E0BFA" w:rsidR="0099689D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82-84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7007D1" w14:textId="3E86E023" w:rsidR="0099689D" w:rsidRPr="001C1ABB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1C1ABB" w:rsidRPr="001C1ABB" w14:paraId="2F6BB9F7" w14:textId="77777777" w:rsidTr="00637916">
        <w:trPr>
          <w:trHeight w:val="3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41642" w14:textId="26F6C63D" w:rsidR="001C1ABB" w:rsidRPr="001C1ABB" w:rsidRDefault="003A5630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4</w:t>
            </w:r>
            <w:r w:rsidR="001C1ABB"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6A855" w14:textId="43A44363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Słoneczna </w:t>
            </w:r>
            <w:r w:rsidR="00981A21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(2 szt.)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14B43A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80-84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2C567" w14:textId="7A610770" w:rsidR="001C1ABB" w:rsidRPr="001C1ABB" w:rsidRDefault="00981A21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14</w:t>
            </w:r>
          </w:p>
        </w:tc>
      </w:tr>
      <w:tr w:rsidR="001C1ABB" w:rsidRPr="001C1ABB" w14:paraId="2F2ED76E" w14:textId="77777777" w:rsidTr="00637916">
        <w:trPr>
          <w:trHeight w:val="3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9FF63" w14:textId="3599C599" w:rsidR="001C1ABB" w:rsidRPr="001C1ABB" w:rsidRDefault="003A5630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5</w:t>
            </w:r>
            <w:r w:rsidR="001C1ABB"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75DD2" w14:textId="77777777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Słoneczna (2 szt.)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4B7077E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86-90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7748C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14</w:t>
            </w:r>
          </w:p>
        </w:tc>
      </w:tr>
      <w:tr w:rsidR="001C1ABB" w:rsidRPr="001C1ABB" w14:paraId="75C99C42" w14:textId="77777777" w:rsidTr="00637916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B761F" w14:textId="5D06E216" w:rsidR="001C1ABB" w:rsidRPr="001C1ABB" w:rsidRDefault="003A5630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6</w:t>
            </w:r>
            <w:r w:rsidR="001C1ABB"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F50F6" w14:textId="05EEAF0F" w:rsidR="001C1ABB" w:rsidRPr="001C1ABB" w:rsidRDefault="0099689D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Słoneczna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91D512" w14:textId="79ACB143" w:rsidR="001C1ABB" w:rsidRPr="001C1ABB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56-57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7D600" w14:textId="72465800" w:rsidR="001C1ABB" w:rsidRPr="001C1ABB" w:rsidRDefault="0099689D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1C1ABB" w:rsidRPr="001C1ABB" w14:paraId="727F26BA" w14:textId="77777777" w:rsidTr="00637916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C7D25" w14:textId="16531751" w:rsidR="001C1ABB" w:rsidRPr="001C1ABB" w:rsidRDefault="003A5630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7</w:t>
            </w:r>
            <w:r w:rsidR="001C1ABB"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9E74F" w14:textId="2831CD01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Słoneczna </w:t>
            </w:r>
            <w:r w:rsidR="003A563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(1 szt. Stara piaskownica)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8B86A3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64-68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8D2E2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1C1ABB" w:rsidRPr="001C1ABB" w14:paraId="0605B069" w14:textId="77777777" w:rsidTr="00637916">
        <w:trPr>
          <w:trHeight w:val="37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AD397" w14:textId="2C117281" w:rsidR="001C1ABB" w:rsidRPr="001C1ABB" w:rsidRDefault="003A5630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8</w:t>
            </w:r>
            <w:r w:rsidR="001C1ABB"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428BE" w14:textId="77777777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 xml:space="preserve">Sikorskiego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3BBAA4" w14:textId="77777777" w:rsidR="001C1ABB" w:rsidRPr="001C1ABB" w:rsidRDefault="001C1ABB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41991" w14:textId="5E389DA6" w:rsidR="001C1ABB" w:rsidRPr="001C1ABB" w:rsidRDefault="00C01316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1C1ABB" w:rsidRPr="001C1ABB" w14:paraId="77F17DD4" w14:textId="77777777" w:rsidTr="00637916">
        <w:trPr>
          <w:trHeight w:val="315"/>
        </w:trPr>
        <w:tc>
          <w:tcPr>
            <w:tcW w:w="67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4D72BB" w14:textId="77777777" w:rsidR="001C1ABB" w:rsidRPr="001C1ABB" w:rsidRDefault="001C1ABB" w:rsidP="00637916">
            <w:pPr>
              <w:spacing w:after="0" w:line="240" w:lineRule="auto"/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C1ABB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72774" w14:textId="0D449C13" w:rsidR="001C1ABB" w:rsidRPr="001C1ABB" w:rsidRDefault="003A5630" w:rsidP="00637916">
            <w:pPr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pl-PL"/>
              </w:rPr>
              <w:t>60</w:t>
            </w:r>
          </w:p>
        </w:tc>
      </w:tr>
    </w:tbl>
    <w:p w14:paraId="0675356A" w14:textId="77777777" w:rsidR="001C1ABB" w:rsidRPr="001C1ABB" w:rsidRDefault="001C1ABB" w:rsidP="001C1ABB">
      <w:pPr>
        <w:rPr>
          <w:rFonts w:ascii="Poppins" w:hAnsi="Poppins" w:cs="Poppins"/>
          <w:sz w:val="20"/>
          <w:szCs w:val="20"/>
        </w:rPr>
      </w:pPr>
    </w:p>
    <w:p w14:paraId="26092FC5" w14:textId="77777777" w:rsidR="00AC4FA7" w:rsidRPr="001C1ABB" w:rsidRDefault="00AC4FA7" w:rsidP="00AC4FA7">
      <w:pPr>
        <w:spacing w:after="0"/>
        <w:rPr>
          <w:rFonts w:ascii="Poppins" w:hAnsi="Poppins" w:cs="Poppins"/>
          <w:sz w:val="20"/>
          <w:szCs w:val="20"/>
        </w:rPr>
      </w:pPr>
    </w:p>
    <w:sectPr w:rsidR="00AC4FA7" w:rsidRPr="001C1ABB" w:rsidSect="00AC4F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BF392" w14:textId="77777777" w:rsidR="00CA63FF" w:rsidRDefault="00CA63FF">
      <w:pPr>
        <w:spacing w:after="0" w:line="240" w:lineRule="auto"/>
      </w:pPr>
      <w:r>
        <w:separator/>
      </w:r>
    </w:p>
  </w:endnote>
  <w:endnote w:type="continuationSeparator" w:id="0">
    <w:p w14:paraId="1052574C" w14:textId="77777777" w:rsidR="00CA63FF" w:rsidRDefault="00CA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5D0A38D3" w14:textId="77777777" w:rsidTr="76C708C5">
      <w:trPr>
        <w:trHeight w:val="300"/>
      </w:trPr>
      <w:tc>
        <w:tcPr>
          <w:tcW w:w="3005" w:type="dxa"/>
        </w:tcPr>
        <w:p w14:paraId="734F190A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3C808DF1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61AAA228" wp14:editId="6A1BC5A0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2AD23363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6C32EB03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172CDB7D" w14:textId="77777777" w:rsidTr="004C1E03">
      <w:trPr>
        <w:trHeight w:val="300"/>
      </w:trPr>
      <w:tc>
        <w:tcPr>
          <w:tcW w:w="3005" w:type="dxa"/>
        </w:tcPr>
        <w:p w14:paraId="18D67094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75A98B2B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3FB7391" wp14:editId="708D5D16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044CF3AD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2EED0142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4EE3F" w14:textId="77777777" w:rsidR="00CA63FF" w:rsidRDefault="00CA63FF">
      <w:pPr>
        <w:spacing w:after="0" w:line="240" w:lineRule="auto"/>
      </w:pPr>
      <w:r>
        <w:separator/>
      </w:r>
    </w:p>
  </w:footnote>
  <w:footnote w:type="continuationSeparator" w:id="0">
    <w:p w14:paraId="43976823" w14:textId="77777777" w:rsidR="00CA63FF" w:rsidRDefault="00CA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7B319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467976F2" wp14:editId="3CD50A5D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6EA5EA" w14:textId="77777777" w:rsidR="00AC4FA7" w:rsidRDefault="00AC4FA7" w:rsidP="00064F2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ABB"/>
    <w:rsid w:val="00064F2A"/>
    <w:rsid w:val="00071F29"/>
    <w:rsid w:val="000F3C0C"/>
    <w:rsid w:val="00137896"/>
    <w:rsid w:val="00152EBB"/>
    <w:rsid w:val="001C1ABB"/>
    <w:rsid w:val="0021260A"/>
    <w:rsid w:val="003A5630"/>
    <w:rsid w:val="005E4278"/>
    <w:rsid w:val="006721A0"/>
    <w:rsid w:val="00703EB6"/>
    <w:rsid w:val="00770EFC"/>
    <w:rsid w:val="007D1EC1"/>
    <w:rsid w:val="00824E0C"/>
    <w:rsid w:val="008E2CF7"/>
    <w:rsid w:val="00981A21"/>
    <w:rsid w:val="0099689D"/>
    <w:rsid w:val="00A6514D"/>
    <w:rsid w:val="00AA0080"/>
    <w:rsid w:val="00AC4FA7"/>
    <w:rsid w:val="00C01316"/>
    <w:rsid w:val="00CA63FF"/>
    <w:rsid w:val="00F0163B"/>
    <w:rsid w:val="00FA4941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48B4A"/>
  <w15:chartTrackingRefBased/>
  <w15:docId w15:val="{D00EB6FD-A1FA-4308-9F6B-54E804B9D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ABB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.ADM5BIS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1A866-E589-4952-A06F-65ACE991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</Template>
  <TotalTime>0</TotalTime>
  <Pages>1</Pages>
  <Words>53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Lijewska</cp:lastModifiedBy>
  <cp:revision>2</cp:revision>
  <cp:lastPrinted>2025-01-30T06:58:00Z</cp:lastPrinted>
  <dcterms:created xsi:type="dcterms:W3CDTF">2026-02-02T10:59:00Z</dcterms:created>
  <dcterms:modified xsi:type="dcterms:W3CDTF">2026-02-02T10:59:00Z</dcterms:modified>
</cp:coreProperties>
</file>